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05B2C" w14:textId="20F40A3A" w:rsidR="00960D11" w:rsidRPr="0080142E" w:rsidRDefault="00960D11" w:rsidP="00960D11">
      <w:pPr>
        <w:pStyle w:val="NormalAshurst"/>
        <w:jc w:val="center"/>
        <w:rPr>
          <w:b/>
          <w:bCs/>
          <w:lang w:val="en-US"/>
        </w:rPr>
      </w:pPr>
      <w:r w:rsidRPr="0080142E">
        <w:rPr>
          <w:b/>
          <w:bCs/>
          <w:lang w:val="en-US"/>
        </w:rPr>
        <w:t>FORM D-3</w:t>
      </w:r>
    </w:p>
    <w:p w14:paraId="05665A77" w14:textId="0E70BC35" w:rsidR="00960D11" w:rsidRDefault="00960D11" w:rsidP="00960D11">
      <w:pPr>
        <w:pStyle w:val="NormalAshurst"/>
        <w:jc w:val="center"/>
        <w:rPr>
          <w:b/>
          <w:bCs/>
          <w:lang w:val="en-US"/>
        </w:rPr>
      </w:pPr>
      <w:r w:rsidRPr="0080142E">
        <w:rPr>
          <w:b/>
          <w:bCs/>
          <w:lang w:val="en-US"/>
        </w:rPr>
        <w:t xml:space="preserve">TECHNICAL EXPERIENCE </w:t>
      </w:r>
      <w:r w:rsidR="00D01D6F">
        <w:rPr>
          <w:b/>
          <w:bCs/>
          <w:lang w:val="en-US"/>
        </w:rPr>
        <w:t>–</w:t>
      </w:r>
      <w:r w:rsidRPr="0080142E">
        <w:rPr>
          <w:b/>
          <w:bCs/>
          <w:lang w:val="en-US"/>
        </w:rPr>
        <w:t xml:space="preserve"> </w:t>
      </w:r>
      <w:r w:rsidR="00607AC8">
        <w:rPr>
          <w:b/>
          <w:bCs/>
          <w:lang w:val="en-US"/>
        </w:rPr>
        <w:t xml:space="preserve">LEAD </w:t>
      </w:r>
      <w:r w:rsidRPr="0080142E">
        <w:rPr>
          <w:b/>
          <w:bCs/>
          <w:lang w:val="en-US"/>
        </w:rPr>
        <w:t>DESIGN</w:t>
      </w:r>
      <w:r w:rsidR="00607AC8">
        <w:rPr>
          <w:b/>
          <w:bCs/>
          <w:lang w:val="en-US"/>
        </w:rPr>
        <w:t>ER</w:t>
      </w:r>
    </w:p>
    <w:p w14:paraId="40096321" w14:textId="1FA9BD02" w:rsidR="00E47B1B" w:rsidRDefault="00E47B1B" w:rsidP="00607AC8">
      <w:pPr>
        <w:pStyle w:val="NormalAshurst"/>
        <w:jc w:val="left"/>
        <w:rPr>
          <w:b/>
          <w:bCs/>
          <w:lang w:val="en-US"/>
        </w:rPr>
      </w:pPr>
      <w:r>
        <w:rPr>
          <w:b/>
          <w:bCs/>
          <w:lang w:val="en-US"/>
        </w:rPr>
        <w:t>INSTRUCTIONS:</w:t>
      </w:r>
    </w:p>
    <w:p w14:paraId="507A40C4" w14:textId="77777777" w:rsidR="00341E89" w:rsidRDefault="00E47B1B" w:rsidP="00341E89">
      <w:pPr>
        <w:pStyle w:val="SH4Ashurst"/>
        <w:numPr>
          <w:ilvl w:val="3"/>
          <w:numId w:val="70"/>
        </w:numPr>
        <w:tabs>
          <w:tab w:val="clear" w:pos="1440"/>
          <w:tab w:val="left" w:pos="810"/>
        </w:tabs>
        <w:ind w:left="720"/>
        <w:rPr>
          <w:lang w:val="en-US"/>
        </w:rPr>
      </w:pPr>
      <w:r w:rsidRPr="00E47B1B">
        <w:rPr>
          <w:lang w:val="en-US"/>
        </w:rPr>
        <w:t xml:space="preserve">List on this </w:t>
      </w:r>
      <w:r w:rsidR="00A5677A" w:rsidRPr="00E47B1B">
        <w:rPr>
          <w:u w:val="single"/>
          <w:lang w:val="en-US"/>
        </w:rPr>
        <w:t xml:space="preserve">Form </w:t>
      </w:r>
      <w:r w:rsidR="00711C9C">
        <w:rPr>
          <w:u w:val="single"/>
          <w:lang w:val="en-US"/>
        </w:rPr>
        <w:t>D-3</w:t>
      </w:r>
      <w:r w:rsidRPr="00E47B1B">
        <w:rPr>
          <w:lang w:val="en-US"/>
        </w:rPr>
        <w:t xml:space="preserve"> the experience of the Lead Designer where the Lead Designer held a minimum 30% of the ultimate responsibility for the design and engineering for the listed project. If the Lead Designer is a joint venture, the experience listed must be from one or more joint venture member(s) that will be responsible for at least 30% of the Lead Designer's potential design and engineering work for the Project.</w:t>
      </w:r>
    </w:p>
    <w:p w14:paraId="24F660D5" w14:textId="77777777" w:rsidR="00341E89" w:rsidRDefault="00E47B1B" w:rsidP="00341E89">
      <w:pPr>
        <w:pStyle w:val="SH4Ashurst"/>
        <w:numPr>
          <w:ilvl w:val="3"/>
          <w:numId w:val="70"/>
        </w:numPr>
        <w:tabs>
          <w:tab w:val="clear" w:pos="1440"/>
          <w:tab w:val="left" w:pos="810"/>
        </w:tabs>
        <w:ind w:left="720"/>
        <w:rPr>
          <w:lang w:val="en-US"/>
        </w:rPr>
      </w:pPr>
      <w:r w:rsidRPr="00341E89">
        <w:rPr>
          <w:lang w:val="en-US"/>
        </w:rPr>
        <w:t>Include at least one transportation project of similar complexity and scope to the Project in which the Lead Designer's work involved final design of a transportation infrastructure project having a construction value in excess of $200 million (or $500 million, in the case of such transportation infrastructure project undertaken as a joint venture) for which final design was completed in the last ten (10) years.</w:t>
      </w:r>
    </w:p>
    <w:p w14:paraId="19EBDADF" w14:textId="7775BC19" w:rsidR="00341E89" w:rsidRDefault="00341E89" w:rsidP="00341E89">
      <w:pPr>
        <w:pStyle w:val="SH4Ashurst"/>
        <w:numPr>
          <w:ilvl w:val="3"/>
          <w:numId w:val="70"/>
        </w:numPr>
        <w:tabs>
          <w:tab w:val="clear" w:pos="1440"/>
          <w:tab w:val="left" w:pos="810"/>
        </w:tabs>
        <w:ind w:left="720"/>
        <w:rPr>
          <w:lang w:val="en-US"/>
        </w:rPr>
      </w:pPr>
      <w:r>
        <w:rPr>
          <w:lang w:val="en-US"/>
        </w:rPr>
        <w:t xml:space="preserve">Only one (1) </w:t>
      </w:r>
      <w:r w:rsidRPr="00341E89">
        <w:rPr>
          <w:u w:val="single"/>
          <w:lang w:val="en-US"/>
        </w:rPr>
        <w:t>Form D-3</w:t>
      </w:r>
      <w:r>
        <w:rPr>
          <w:lang w:val="en-US"/>
        </w:rPr>
        <w:t xml:space="preserve"> may be submitted reflecting all relevant experience of the Lead Designer(s). </w:t>
      </w:r>
    </w:p>
    <w:p w14:paraId="12F59AFD" w14:textId="77777777" w:rsidR="00341E89" w:rsidRDefault="00E47B1B" w:rsidP="00341E89">
      <w:pPr>
        <w:pStyle w:val="SH4Ashurst"/>
        <w:numPr>
          <w:ilvl w:val="3"/>
          <w:numId w:val="70"/>
        </w:numPr>
        <w:tabs>
          <w:tab w:val="clear" w:pos="1440"/>
          <w:tab w:val="left" w:pos="810"/>
        </w:tabs>
        <w:ind w:left="720"/>
        <w:rPr>
          <w:lang w:val="en-US"/>
        </w:rPr>
      </w:pPr>
      <w:r w:rsidRPr="00341E89">
        <w:rPr>
          <w:lang w:val="en-US"/>
        </w:rPr>
        <w:t xml:space="preserve">List no more than five (5) projects total on this </w:t>
      </w:r>
      <w:r w:rsidRPr="00341E89">
        <w:rPr>
          <w:u w:val="single"/>
          <w:lang w:val="en-US"/>
        </w:rPr>
        <w:t xml:space="preserve">Form </w:t>
      </w:r>
      <w:r w:rsidR="00711C9C" w:rsidRPr="00341E89">
        <w:rPr>
          <w:u w:val="single"/>
          <w:lang w:val="en-US"/>
        </w:rPr>
        <w:t>D-3</w:t>
      </w:r>
      <w:r w:rsidRPr="00341E89">
        <w:rPr>
          <w:lang w:val="en-US"/>
        </w:rPr>
        <w:t>. NCDOT will not take into consideration any projects listed above this cap.</w:t>
      </w:r>
    </w:p>
    <w:p w14:paraId="608F9376" w14:textId="2CCEC202" w:rsidR="00E47B1B" w:rsidRDefault="00E47B1B" w:rsidP="00341E89">
      <w:pPr>
        <w:pStyle w:val="SH4Ashurst"/>
        <w:numPr>
          <w:ilvl w:val="3"/>
          <w:numId w:val="70"/>
        </w:numPr>
        <w:tabs>
          <w:tab w:val="clear" w:pos="1440"/>
          <w:tab w:val="left" w:pos="810"/>
        </w:tabs>
        <w:ind w:left="720"/>
        <w:rPr>
          <w:lang w:val="en-US"/>
        </w:rPr>
      </w:pPr>
      <w:r w:rsidRPr="00341E89">
        <w:rPr>
          <w:lang w:val="en-US"/>
        </w:rPr>
        <w:t>Submit this form in Microsoft Word format and searchable PDF format.</w:t>
      </w:r>
    </w:p>
    <w:p w14:paraId="5119BCA0" w14:textId="6245E15D" w:rsidR="00DB2F88" w:rsidRPr="00341E89" w:rsidRDefault="00DB2F88" w:rsidP="00DB2F88">
      <w:pPr>
        <w:pStyle w:val="SH4Ashurst"/>
        <w:numPr>
          <w:ilvl w:val="0"/>
          <w:numId w:val="0"/>
        </w:numPr>
        <w:tabs>
          <w:tab w:val="left" w:pos="810"/>
        </w:tabs>
        <w:jc w:val="center"/>
        <w:rPr>
          <w:lang w:val="en-US"/>
        </w:rPr>
      </w:pPr>
      <w:r w:rsidRPr="00DB2F88">
        <w:rPr>
          <w:lang w:val="en-US"/>
        </w:rPr>
        <w:t>[THE REST OF THIS PAGE IS INTENTIONALLY LEFT BLANK]</w:t>
      </w:r>
    </w:p>
    <w:p w14:paraId="3E92F317" w14:textId="77777777" w:rsidR="00DB2F88" w:rsidRDefault="00DB2F88">
      <w:pPr>
        <w:rPr>
          <w:sz w:val="22"/>
          <w:lang w:val="en-US"/>
        </w:rPr>
        <w:sectPr w:rsidR="00DB2F88" w:rsidSect="00DB2F8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42703DA5" w14:textId="1AA38E51" w:rsidR="00E47B1B" w:rsidRDefault="00E47B1B">
      <w:pPr>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73"/>
        <w:gridCol w:w="1827"/>
        <w:gridCol w:w="2068"/>
        <w:gridCol w:w="1680"/>
        <w:gridCol w:w="1851"/>
        <w:gridCol w:w="1652"/>
        <w:gridCol w:w="2099"/>
      </w:tblGrid>
      <w:tr w:rsidR="00E47B1B" w:rsidRPr="00C82703" w14:paraId="5F6A63D9"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1350A04" w14:textId="77777777" w:rsidR="00E47B1B" w:rsidRPr="00C82703" w:rsidRDefault="00E47B1B" w:rsidP="00B858F7">
            <w:pPr>
              <w:pStyle w:val="StandardAshurst"/>
              <w:jc w:val="left"/>
              <w:rPr>
                <w:b/>
                <w:bCs/>
                <w:lang w:val="en-US"/>
              </w:rPr>
            </w:pPr>
            <w:r w:rsidRPr="00C82703">
              <w:rPr>
                <w:b/>
                <w:bCs/>
                <w:lang w:val="en-US"/>
              </w:rPr>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ACE12F7" w14:textId="77777777" w:rsidR="00E47B1B" w:rsidRPr="00C82703" w:rsidRDefault="00E47B1B"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EBA93ED" w14:textId="77777777" w:rsidR="00E47B1B" w:rsidRPr="00C82703" w:rsidRDefault="00E47B1B"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C9D139" w14:textId="77777777" w:rsidR="00E47B1B" w:rsidRPr="00C82703" w:rsidRDefault="00E47B1B"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6C67A6" w14:textId="77777777" w:rsidR="00E47B1B" w:rsidRPr="00C82703" w:rsidRDefault="00E47B1B" w:rsidP="00B858F7">
            <w:pPr>
              <w:pStyle w:val="StandardAshurst"/>
              <w:jc w:val="left"/>
              <w:rPr>
                <w:b/>
                <w:bCs/>
                <w:lang w:val="en-US"/>
              </w:rPr>
            </w:pPr>
            <w:r w:rsidRPr="00C82703">
              <w:rPr>
                <w:b/>
                <w:bCs/>
              </w:rPr>
              <w:t>PROJECT COST</w:t>
            </w:r>
            <w:r w:rsidRPr="000D0F70">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4D13361" w14:textId="77777777" w:rsidR="00E47B1B" w:rsidRPr="00C82703" w:rsidRDefault="00E47B1B"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8ACF58B" w14:textId="77777777" w:rsidR="00E47B1B" w:rsidRDefault="00E47B1B" w:rsidP="00B858F7">
            <w:pPr>
              <w:pStyle w:val="StandardAshurst"/>
              <w:jc w:val="left"/>
              <w:rPr>
                <w:b/>
                <w:bCs/>
              </w:rPr>
            </w:pPr>
            <w:r>
              <w:rPr>
                <w:b/>
                <w:bCs/>
              </w:rPr>
              <w:t>LEVEL OF COMPANY'S</w:t>
            </w:r>
          </w:p>
          <w:p w14:paraId="0E549F27" w14:textId="77777777" w:rsidR="00E47B1B" w:rsidRPr="00C82703" w:rsidRDefault="00E47B1B" w:rsidP="00B858F7">
            <w:pPr>
              <w:pStyle w:val="StandardAshurst"/>
              <w:jc w:val="left"/>
              <w:rPr>
                <w:b/>
                <w:bCs/>
                <w:lang w:val="en-US"/>
              </w:rPr>
            </w:pPr>
            <w:r>
              <w:rPr>
                <w:b/>
                <w:bCs/>
              </w:rPr>
              <w:t>PARTICIPATION</w:t>
            </w:r>
            <w:r w:rsidRPr="000D0F70">
              <w:rPr>
                <w:b/>
                <w:bCs/>
                <w:vertAlign w:val="superscript"/>
              </w:rPr>
              <w:t>(3) (4)</w:t>
            </w:r>
          </w:p>
        </w:tc>
      </w:tr>
      <w:tr w:rsidR="00E47B1B" w:rsidRPr="0080142E" w14:paraId="2ECC6C86" w14:textId="77777777" w:rsidTr="00B858F7">
        <w:tc>
          <w:tcPr>
            <w:tcW w:w="720" w:type="pct"/>
            <w:tcBorders>
              <w:top w:val="single" w:sz="4" w:space="0" w:color="auto"/>
            </w:tcBorders>
            <w:tcMar>
              <w:left w:w="108" w:type="dxa"/>
              <w:right w:w="108" w:type="dxa"/>
            </w:tcMar>
          </w:tcPr>
          <w:p w14:paraId="0F855D04" w14:textId="77777777" w:rsidR="00E47B1B" w:rsidRPr="002F6A00" w:rsidRDefault="00E47B1B" w:rsidP="00B858F7">
            <w:pPr>
              <w:pStyle w:val="StandardAshurst"/>
              <w:jc w:val="left"/>
              <w:rPr>
                <w:b/>
                <w:lang w:val="en-US"/>
              </w:rPr>
            </w:pPr>
            <w:r w:rsidRPr="002F6A00">
              <w:rPr>
                <w:rFonts w:cstheme="minorHAnsi"/>
                <w:b/>
                <w:i/>
                <w:szCs w:val="22"/>
                <w:lang w:val="en-US"/>
              </w:rPr>
              <w:t>Sample Entry</w:t>
            </w:r>
          </w:p>
          <w:p w14:paraId="0A4E2C7C" w14:textId="77777777" w:rsidR="00E47B1B" w:rsidRPr="00AF274F" w:rsidRDefault="00E47B1B"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40D5634" w14:textId="77777777" w:rsidR="00E47B1B" w:rsidRPr="0080142E" w:rsidRDefault="00E47B1B"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3EB0FBD5" w14:textId="78D7BC3B" w:rsidR="00E47B1B" w:rsidRPr="0080142E" w:rsidRDefault="00E47B1B"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26B9E66F" w14:textId="77777777" w:rsidR="00E47B1B" w:rsidRPr="0080142E" w:rsidRDefault="00E47B1B"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44C9F1D0" w14:textId="77777777" w:rsidR="00E47B1B" w:rsidRPr="0080142E" w:rsidRDefault="00E47B1B"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124E88F7" w14:textId="77777777" w:rsidR="00E47B1B" w:rsidRPr="0080142E" w:rsidRDefault="00E47B1B"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69E91B62" w14:textId="77777777" w:rsidR="00E47B1B" w:rsidRPr="0080142E" w:rsidRDefault="00E47B1B" w:rsidP="00B858F7">
            <w:pPr>
              <w:pStyle w:val="StandardAshurst"/>
              <w:jc w:val="left"/>
              <w:rPr>
                <w:lang w:val="en-US"/>
              </w:rPr>
            </w:pPr>
            <w:r w:rsidRPr="00C82703">
              <w:rPr>
                <w:rFonts w:cstheme="minorHAnsi"/>
                <w:i/>
                <w:iCs/>
                <w:szCs w:val="22"/>
                <w:lang w:val="en-US"/>
              </w:rPr>
              <w:t>[$50,000 / 50% --bridges, walls, and structures]</w:t>
            </w:r>
          </w:p>
        </w:tc>
      </w:tr>
      <w:tr w:rsidR="00E47B1B" w:rsidRPr="0080142E" w14:paraId="7F1D9036" w14:textId="77777777" w:rsidTr="00B858F7">
        <w:tc>
          <w:tcPr>
            <w:tcW w:w="720" w:type="pct"/>
            <w:tcMar>
              <w:left w:w="108" w:type="dxa"/>
              <w:right w:w="108" w:type="dxa"/>
            </w:tcMar>
          </w:tcPr>
          <w:p w14:paraId="736C160F" w14:textId="77777777" w:rsidR="00E47B1B" w:rsidRPr="00A84C3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1497454C"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0A4A343A"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5BC250B6"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489F466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15DF4E1"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C882C70" w14:textId="77777777" w:rsidR="00E47B1B" w:rsidRPr="0080142E" w:rsidRDefault="00E47B1B" w:rsidP="00B858F7">
            <w:pPr>
              <w:pStyle w:val="StandardAshurst"/>
              <w:rPr>
                <w:rFonts w:cstheme="minorHAnsi"/>
                <w:szCs w:val="22"/>
                <w:lang w:val="en-US"/>
              </w:rPr>
            </w:pPr>
          </w:p>
        </w:tc>
      </w:tr>
      <w:tr w:rsidR="00E47B1B" w:rsidRPr="0080142E" w14:paraId="246DFC4D" w14:textId="77777777" w:rsidTr="00B858F7">
        <w:tc>
          <w:tcPr>
            <w:tcW w:w="720" w:type="pct"/>
            <w:tcMar>
              <w:left w:w="108" w:type="dxa"/>
              <w:right w:w="108" w:type="dxa"/>
            </w:tcMar>
          </w:tcPr>
          <w:p w14:paraId="2C326B6B"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254FAED5"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CF2D560"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0AF0C654"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1F54122"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48D08D2B"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03C47FF8" w14:textId="77777777" w:rsidR="00E47B1B" w:rsidRPr="0080142E" w:rsidRDefault="00E47B1B" w:rsidP="00B858F7">
            <w:pPr>
              <w:pStyle w:val="StandardAshurst"/>
              <w:rPr>
                <w:rFonts w:cstheme="minorHAnsi"/>
                <w:szCs w:val="22"/>
                <w:lang w:val="en-US"/>
              </w:rPr>
            </w:pPr>
          </w:p>
        </w:tc>
      </w:tr>
      <w:tr w:rsidR="00E47B1B" w:rsidRPr="0080142E" w14:paraId="1BC725C5" w14:textId="77777777" w:rsidTr="00B858F7">
        <w:tc>
          <w:tcPr>
            <w:tcW w:w="720" w:type="pct"/>
            <w:tcMar>
              <w:left w:w="108" w:type="dxa"/>
              <w:right w:w="108" w:type="dxa"/>
            </w:tcMar>
          </w:tcPr>
          <w:p w14:paraId="2A74DA16"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FDF35B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111D72E6"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31CD8FDD"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3614CE81"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5742EDB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DA5C6C4" w14:textId="77777777" w:rsidR="00E47B1B" w:rsidRPr="0080142E" w:rsidRDefault="00E47B1B" w:rsidP="00B858F7">
            <w:pPr>
              <w:pStyle w:val="StandardAshurst"/>
              <w:rPr>
                <w:rFonts w:cstheme="minorHAnsi"/>
                <w:szCs w:val="22"/>
                <w:lang w:val="en-US"/>
              </w:rPr>
            </w:pPr>
          </w:p>
        </w:tc>
      </w:tr>
      <w:tr w:rsidR="00E47B1B" w:rsidRPr="0080142E" w14:paraId="2DC26214" w14:textId="77777777" w:rsidTr="00B858F7">
        <w:tc>
          <w:tcPr>
            <w:tcW w:w="720" w:type="pct"/>
            <w:tcMar>
              <w:left w:w="108" w:type="dxa"/>
              <w:right w:w="108" w:type="dxa"/>
            </w:tcMar>
          </w:tcPr>
          <w:p w14:paraId="4200C4DE"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328D4B5F"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191435E"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6CD24E6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B16BCED"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125AC58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F57FE45" w14:textId="77777777" w:rsidR="00E47B1B" w:rsidRPr="0080142E" w:rsidRDefault="00E47B1B" w:rsidP="00B858F7">
            <w:pPr>
              <w:pStyle w:val="StandardAshurst"/>
              <w:rPr>
                <w:rFonts w:cstheme="minorHAnsi"/>
                <w:szCs w:val="22"/>
                <w:lang w:val="en-US"/>
              </w:rPr>
            </w:pPr>
          </w:p>
        </w:tc>
      </w:tr>
      <w:tr w:rsidR="00E47B1B" w:rsidRPr="0080142E" w14:paraId="46BE10BD" w14:textId="77777777" w:rsidTr="00B858F7">
        <w:tc>
          <w:tcPr>
            <w:tcW w:w="720" w:type="pct"/>
            <w:tcMar>
              <w:left w:w="108" w:type="dxa"/>
              <w:right w:w="108" w:type="dxa"/>
            </w:tcMar>
          </w:tcPr>
          <w:p w14:paraId="153957E9"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3EE336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437B5C2"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1844D98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2459C1D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26F59D6"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4D627B5" w14:textId="77777777" w:rsidR="00E47B1B" w:rsidRPr="0080142E" w:rsidRDefault="00E47B1B" w:rsidP="00B858F7">
            <w:pPr>
              <w:pStyle w:val="StandardAshurst"/>
              <w:rPr>
                <w:rFonts w:cstheme="minorHAnsi"/>
                <w:szCs w:val="22"/>
                <w:lang w:val="en-US"/>
              </w:rPr>
            </w:pPr>
          </w:p>
        </w:tc>
      </w:tr>
    </w:tbl>
    <w:p w14:paraId="0C77358C" w14:textId="0FB62D93" w:rsidR="00E47B1B" w:rsidRDefault="00E47B1B" w:rsidP="00E47B1B">
      <w:pPr>
        <w:pStyle w:val="NormalAshurst"/>
        <w:rPr>
          <w:lang w:val="en-US"/>
        </w:rPr>
      </w:pPr>
    </w:p>
    <w:p w14:paraId="19807E3E" w14:textId="588CEAEF" w:rsidR="00E47B1B" w:rsidRDefault="00E47B1B" w:rsidP="00D01D6F">
      <w:pPr>
        <w:pStyle w:val="NormalAshurst"/>
        <w:jc w:val="left"/>
        <w:rPr>
          <w:b/>
          <w:bCs/>
          <w:lang w:val="en-US"/>
        </w:rPr>
      </w:pPr>
      <w:r w:rsidRPr="00E47B1B">
        <w:rPr>
          <w:b/>
          <w:bCs/>
          <w:lang w:val="en-US"/>
        </w:rPr>
        <w:t xml:space="preserve">NOTES: </w:t>
      </w:r>
    </w:p>
    <w:p w14:paraId="7E5CC814" w14:textId="77777777" w:rsidR="00E47B1B" w:rsidRPr="00E47B1B" w:rsidRDefault="00E47B1B" w:rsidP="00E47B1B">
      <w:pPr>
        <w:pStyle w:val="NormalAshurst"/>
        <w:ind w:left="567" w:hanging="567"/>
        <w:rPr>
          <w:lang w:val="en-US"/>
        </w:rPr>
      </w:pPr>
      <w:r w:rsidRPr="00E47B1B">
        <w:rPr>
          <w:lang w:val="en-US"/>
        </w:rPr>
        <w:t>(1)</w:t>
      </w:r>
      <w:r w:rsidRPr="00E47B1B">
        <w:rPr>
          <w:lang w:val="en-US"/>
        </w:rPr>
        <w:tab/>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874B2DB" w14:textId="77777777" w:rsidR="00E47B1B" w:rsidRPr="00E47B1B" w:rsidRDefault="00E47B1B" w:rsidP="00E47B1B">
      <w:pPr>
        <w:pStyle w:val="NormalAshurst"/>
        <w:rPr>
          <w:lang w:val="en-US"/>
        </w:rPr>
      </w:pPr>
      <w:r w:rsidRPr="00E47B1B">
        <w:rPr>
          <w:lang w:val="en-US"/>
        </w:rPr>
        <w:t>(2)</w:t>
      </w:r>
      <w:r w:rsidRPr="00E47B1B">
        <w:rPr>
          <w:lang w:val="en-US"/>
        </w:rPr>
        <w:tab/>
        <w:t>Project cost means the total construction cost budgeted or, if the project is complete, the total construction cost of the completed project.</w:t>
      </w:r>
    </w:p>
    <w:p w14:paraId="3FFE64AF" w14:textId="77777777" w:rsidR="00E47B1B" w:rsidRPr="00E47B1B" w:rsidRDefault="00E47B1B" w:rsidP="00E47B1B">
      <w:pPr>
        <w:pStyle w:val="NormalAshurst"/>
        <w:ind w:left="567" w:hanging="567"/>
        <w:rPr>
          <w:lang w:val="en-US"/>
        </w:rPr>
      </w:pPr>
      <w:r w:rsidRPr="00E47B1B">
        <w:rPr>
          <w:lang w:val="en-US"/>
        </w:rPr>
        <w:t>(3)</w:t>
      </w:r>
      <w:r w:rsidRPr="00E47B1B">
        <w:rPr>
          <w:lang w:val="en-US"/>
        </w:rPr>
        <w:tab/>
        <w:t>Show Company's participation in terms of money and percentage of work. Include a brief summary of the role the Company played in the listed project scope of work.</w:t>
      </w:r>
    </w:p>
    <w:p w14:paraId="0C60D947" w14:textId="273D3D86" w:rsidR="009A4548" w:rsidRPr="00205903" w:rsidRDefault="00E47B1B" w:rsidP="00EC242B">
      <w:pPr>
        <w:pStyle w:val="NormalAshurst"/>
        <w:ind w:left="567" w:hanging="567"/>
        <w:rPr>
          <w:lang w:val="en-US"/>
        </w:rPr>
      </w:pPr>
      <w:r w:rsidRPr="00E47B1B">
        <w:rPr>
          <w:lang w:val="en-US"/>
        </w:rPr>
        <w:lastRenderedPageBreak/>
        <w:t>(4)</w:t>
      </w:r>
      <w:r w:rsidRPr="00E47B1B">
        <w:rPr>
          <w:lang w:val="en-US"/>
        </w:rPr>
        <w:tab/>
        <w:t>Attach a maximum two page narrative for each project listed, to include the name and contact information for a reference from the project owner.</w:t>
      </w:r>
      <w:r w:rsidR="00EC242B" w:rsidRPr="00205903">
        <w:rPr>
          <w:lang w:val="en-US"/>
        </w:rPr>
        <w:t xml:space="preserve"> </w:t>
      </w:r>
    </w:p>
    <w:sectPr w:rsidR="009A4548" w:rsidRPr="00205903" w:rsidSect="00DB2F88">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90F03" w14:textId="77777777" w:rsidR="009F11DB" w:rsidRPr="00312035" w:rsidRDefault="009F11DB" w:rsidP="001D4305">
      <w:pPr>
        <w:pStyle w:val="FootnoteSeparatorAshurst"/>
      </w:pPr>
      <w:r w:rsidRPr="00312035">
        <w:continuationSeparator/>
      </w:r>
    </w:p>
  </w:endnote>
  <w:endnote w:type="continuationSeparator" w:id="0">
    <w:p w14:paraId="6B73FF34" w14:textId="77777777" w:rsidR="009F11DB" w:rsidRPr="00312035" w:rsidRDefault="009F11DB" w:rsidP="001D4305">
      <w:pPr>
        <w:pStyle w:val="FootnoteSeparatorAshurst"/>
      </w:pPr>
      <w:r w:rsidRPr="00312035">
        <w:continuationSeparator/>
      </w:r>
    </w:p>
  </w:endnote>
  <w:endnote w:type="continuationNotice" w:id="1">
    <w:p w14:paraId="47F4390A" w14:textId="77777777" w:rsidR="009F11DB" w:rsidRPr="00312035" w:rsidRDefault="009F11DB"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ED04F03" w:rsidR="00822BDC" w:rsidRPr="00C8031A" w:rsidRDefault="00000000" w:rsidP="00DD3B53">
          <w:pPr>
            <w:pStyle w:val="Footer"/>
            <w:spacing w:line="200" w:lineRule="atLeast"/>
          </w:pPr>
          <w:fldSimple w:instr=" DOCPROPERTY  ashurstDocRef  \* MERGEFORMAT ">
            <w:r w:rsidR="00711C9C">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94"/>
      <w:gridCol w:w="3959"/>
    </w:tblGrid>
    <w:tr w:rsidR="00F1183E" w:rsidRPr="00822BDC" w14:paraId="3097F75D" w14:textId="77777777" w:rsidTr="00DB2F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691" w:type="pct"/>
        </w:tcPr>
        <w:p w14:paraId="39EC9F02" w14:textId="138FCF68"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711C9C">
            <w:rPr>
              <w:sz w:val="18"/>
              <w:szCs w:val="18"/>
            </w:rPr>
            <w:t>D-3</w:t>
          </w:r>
        </w:p>
      </w:tc>
      <w:tc>
        <w:tcPr>
          <w:tcW w:w="2115"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DB2F88">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691" w:type="pct"/>
        </w:tcPr>
        <w:p w14:paraId="0DF79018" w14:textId="08F3AD1C" w:rsidR="00F1183E" w:rsidRPr="00822BDC" w:rsidRDefault="00DB2F88"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115" w:type="pct"/>
        </w:tcPr>
        <w:p w14:paraId="6D5FB046" w14:textId="035650C0" w:rsidR="00F1183E" w:rsidRPr="00822BDC" w:rsidRDefault="005C548F" w:rsidP="005C548F">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5C548F">
            <w:rPr>
              <w:sz w:val="18"/>
              <w:szCs w:val="18"/>
            </w:rPr>
            <w:t xml:space="preserve">Addendum No. </w:t>
          </w:r>
          <w:r w:rsidR="00DB2F88">
            <w:rPr>
              <w:sz w:val="18"/>
              <w:szCs w:val="18"/>
            </w:rPr>
            <w:t>2</w:t>
          </w:r>
          <w:r w:rsidRPr="005C548F">
            <w:rPr>
              <w:sz w:val="18"/>
              <w:szCs w:val="18"/>
            </w:rPr>
            <w:t xml:space="preserve">: Issued </w:t>
          </w:r>
          <w:r w:rsidR="00DB2F88">
            <w:rPr>
              <w:sz w:val="18"/>
              <w:szCs w:val="18"/>
            </w:rPr>
            <w:t>November</w:t>
          </w:r>
          <w:r w:rsidRPr="005C548F">
            <w:rPr>
              <w:sz w:val="18"/>
              <w:szCs w:val="18"/>
            </w:rPr>
            <w:t xml:space="preserve"> 1</w:t>
          </w:r>
          <w:r w:rsidR="00DB2F88">
            <w:rPr>
              <w:sz w:val="18"/>
              <w:szCs w:val="18"/>
            </w:rPr>
            <w:t>4</w:t>
          </w:r>
          <w:r w:rsidRPr="005C548F">
            <w:rPr>
              <w:sz w:val="18"/>
              <w:szCs w:val="18"/>
            </w:rPr>
            <w:t>, 2025</w:t>
          </w:r>
        </w:p>
      </w:tc>
    </w:tr>
    <w:tr w:rsidR="00F1183E" w:rsidRPr="00822BDC" w14:paraId="0336F2A1" w14:textId="77777777" w:rsidTr="00DB2F88">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691"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15"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9D09465" w:rsidR="00822BDC" w:rsidRPr="00C8031A" w:rsidRDefault="00000000" w:rsidP="00DD3B53">
          <w:pPr>
            <w:pStyle w:val="Footer"/>
            <w:spacing w:line="200" w:lineRule="atLeast"/>
          </w:pPr>
          <w:fldSimple w:instr=" DOCPROPERTY  ashurstDocRef  \* MERGEFORMAT ">
            <w:r w:rsidR="00711C9C">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DB2F88" w:rsidRPr="00822BDC" w14:paraId="147C9F50" w14:textId="77777777" w:rsidTr="00711C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39D16543" w14:textId="77777777" w:rsidR="00DB2F88" w:rsidRPr="00822BDC" w:rsidRDefault="00DB2F88" w:rsidP="00F1183E">
          <w:pPr>
            <w:pStyle w:val="Footer"/>
            <w:spacing w:before="0"/>
            <w:rPr>
              <w:sz w:val="18"/>
              <w:szCs w:val="18"/>
            </w:rPr>
          </w:pPr>
          <w:r w:rsidRPr="00822BDC">
            <w:rPr>
              <w:sz w:val="18"/>
              <w:szCs w:val="18"/>
            </w:rPr>
            <w:t>North Carolina Department of Transportation</w:t>
          </w:r>
        </w:p>
      </w:tc>
      <w:tc>
        <w:tcPr>
          <w:tcW w:w="798" w:type="pct"/>
        </w:tcPr>
        <w:p w14:paraId="31269DDF" w14:textId="77777777" w:rsidR="00DB2F88" w:rsidRPr="00822BDC" w:rsidRDefault="00DB2F88"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D-3</w:t>
          </w:r>
        </w:p>
      </w:tc>
      <w:tc>
        <w:tcPr>
          <w:tcW w:w="2009" w:type="pct"/>
        </w:tcPr>
        <w:p w14:paraId="31834862" w14:textId="77777777" w:rsidR="00DB2F88" w:rsidRPr="00822BDC" w:rsidRDefault="00DB2F88"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DB2F88" w:rsidRPr="00822BDC" w14:paraId="401A0BA8"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0BF86D06" w14:textId="77777777" w:rsidR="00DB2F88" w:rsidRPr="00822BDC" w:rsidRDefault="00DB2F88" w:rsidP="00F1183E">
          <w:pPr>
            <w:pStyle w:val="Footer"/>
            <w:spacing w:before="0"/>
            <w:rPr>
              <w:sz w:val="18"/>
              <w:szCs w:val="18"/>
            </w:rPr>
          </w:pPr>
          <w:r w:rsidRPr="00822BDC">
            <w:rPr>
              <w:sz w:val="18"/>
              <w:szCs w:val="18"/>
            </w:rPr>
            <w:t>I-77 South Express Lanes Project</w:t>
          </w:r>
        </w:p>
      </w:tc>
      <w:tc>
        <w:tcPr>
          <w:tcW w:w="798" w:type="pct"/>
        </w:tcPr>
        <w:p w14:paraId="547B320E" w14:textId="77777777" w:rsidR="00DB2F88" w:rsidRPr="00822BDC" w:rsidRDefault="00DB2F88"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153C29BE" w14:textId="721CD8D4" w:rsidR="00DB2F88" w:rsidRPr="00822BDC" w:rsidRDefault="00DB2F88" w:rsidP="005C548F">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5C548F">
            <w:rPr>
              <w:sz w:val="18"/>
              <w:szCs w:val="18"/>
            </w:rPr>
            <w:t xml:space="preserve">Addendum No. </w:t>
          </w:r>
          <w:r>
            <w:rPr>
              <w:sz w:val="18"/>
              <w:szCs w:val="18"/>
            </w:rPr>
            <w:t>2</w:t>
          </w:r>
          <w:r w:rsidRPr="005C548F">
            <w:rPr>
              <w:sz w:val="18"/>
              <w:szCs w:val="18"/>
            </w:rPr>
            <w:t xml:space="preserve">: Issued </w:t>
          </w:r>
          <w:r>
            <w:rPr>
              <w:sz w:val="18"/>
              <w:szCs w:val="18"/>
            </w:rPr>
            <w:t>November</w:t>
          </w:r>
          <w:r w:rsidRPr="005C548F">
            <w:rPr>
              <w:sz w:val="18"/>
              <w:szCs w:val="18"/>
            </w:rPr>
            <w:t xml:space="preserve"> 1</w:t>
          </w:r>
          <w:r>
            <w:rPr>
              <w:sz w:val="18"/>
              <w:szCs w:val="18"/>
            </w:rPr>
            <w:t>4</w:t>
          </w:r>
          <w:r w:rsidRPr="005C548F">
            <w:rPr>
              <w:sz w:val="18"/>
              <w:szCs w:val="18"/>
            </w:rPr>
            <w:t>, 2025</w:t>
          </w:r>
        </w:p>
      </w:tc>
    </w:tr>
    <w:tr w:rsidR="00DB2F88" w:rsidRPr="00822BDC" w14:paraId="5DA5796A"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423DF742" w14:textId="77777777" w:rsidR="00DB2F88" w:rsidRPr="00822BDC" w:rsidRDefault="00DB2F88" w:rsidP="00F1183E">
          <w:pPr>
            <w:pStyle w:val="Footer"/>
            <w:spacing w:before="0"/>
            <w:rPr>
              <w:sz w:val="18"/>
              <w:szCs w:val="18"/>
            </w:rPr>
          </w:pPr>
          <w:r w:rsidRPr="009E3303">
            <w:rPr>
              <w:sz w:val="18"/>
              <w:szCs w:val="18"/>
            </w:rPr>
            <w:t>T.I.P Project I-5718</w:t>
          </w:r>
        </w:p>
      </w:tc>
      <w:tc>
        <w:tcPr>
          <w:tcW w:w="798" w:type="pct"/>
        </w:tcPr>
        <w:p w14:paraId="5E4386E7" w14:textId="77777777" w:rsidR="00DB2F88" w:rsidRPr="00822BDC" w:rsidRDefault="00DB2F88"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5F9B2348" w14:textId="77777777" w:rsidR="00DB2F88" w:rsidRPr="00822BDC" w:rsidRDefault="00DB2F88"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02FC5CE" w14:textId="77777777" w:rsidR="00DB2F88" w:rsidRPr="00312035" w:rsidRDefault="00DB2F88"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FBA9" w14:textId="77777777" w:rsidR="009F11DB" w:rsidRPr="001401F4" w:rsidRDefault="009F11DB" w:rsidP="001401F4">
      <w:pPr>
        <w:pStyle w:val="FootnoteSeparatorAshurst"/>
        <w:spacing w:after="200"/>
        <w:rPr>
          <w:color w:val="auto"/>
        </w:rPr>
      </w:pPr>
      <w:r>
        <w:rPr>
          <w:color w:val="auto"/>
        </w:rPr>
        <w:t>______________________</w:t>
      </w:r>
    </w:p>
  </w:footnote>
  <w:footnote w:type="continuationSeparator" w:id="0">
    <w:p w14:paraId="3B257365" w14:textId="77777777" w:rsidR="009F11DB" w:rsidRPr="001401F4" w:rsidRDefault="009F11DB" w:rsidP="001401F4">
      <w:pPr>
        <w:pStyle w:val="FootnoteSeparatorAshurst"/>
        <w:spacing w:after="200"/>
        <w:rPr>
          <w:color w:val="auto"/>
        </w:rPr>
      </w:pPr>
      <w:r>
        <w:rPr>
          <w:color w:val="auto"/>
        </w:rPr>
        <w:t>______________________</w:t>
      </w:r>
    </w:p>
  </w:footnote>
  <w:footnote w:type="continuationNotice" w:id="1">
    <w:p w14:paraId="7E35F342" w14:textId="77777777" w:rsidR="009F11DB" w:rsidRPr="00312035" w:rsidRDefault="009F11DB"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FA82" w14:textId="77777777" w:rsidR="00DB2F88" w:rsidRDefault="00DB2F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12C98" w14:textId="77777777" w:rsidR="00DB2F88" w:rsidRDefault="00DB2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1100" w14:textId="77777777" w:rsidR="00DB2F88" w:rsidRDefault="00DB2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2EE6"/>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2FA1"/>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1E89"/>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548F"/>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1C9C"/>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3F8C"/>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01F4"/>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1DB"/>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CC"/>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3974"/>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2F88"/>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42B"/>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EF4B47"/>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678E7150-C4F3-4E67-B419-59AFDF6C4429}"/>
</file>

<file path=customXml/itemProps4.xml><?xml version="1.0" encoding="utf-8"?>
<ds:datastoreItem xmlns:ds="http://schemas.openxmlformats.org/officeDocument/2006/customXml" ds:itemID="{B322E364-B20E-48E7-B0C0-C74D081CBCBC}"/>
</file>

<file path=customXml/itemProps5.xml><?xml version="1.0" encoding="utf-8"?>
<ds:datastoreItem xmlns:ds="http://schemas.openxmlformats.org/officeDocument/2006/customXml" ds:itemID="{93808C69-6C7E-45E2-950C-5490965203F9}"/>
</file>

<file path=docProps/app.xml><?xml version="1.0" encoding="utf-8"?>
<Properties xmlns="http://schemas.openxmlformats.org/officeDocument/2006/extended-properties" xmlns:vt="http://schemas.openxmlformats.org/officeDocument/2006/docPropsVTypes">
  <Template>ashWordStepdown</Template>
  <TotalTime>0</TotalTime>
  <Pages>3</Pages>
  <Words>381</Words>
  <Characters>2159</Characters>
  <Application>Microsoft Office Word</Application>
  <DocSecurity>0</DocSecurity>
  <Lines>53</Lines>
  <Paragraphs>25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2025-08-14T23:17:00Z</dcterms:created>
  <dcterms:modified xsi:type="dcterms:W3CDTF">2025-11-13T21:36:00Z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2025-10-10T19:08:08Z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844e93b8-ce44-40db-bd63-717eab337997</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